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D928A" w14:textId="77777777" w:rsidR="006A1EFB" w:rsidRDefault="006A1EFB" w:rsidP="006A1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Philip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St.CLERE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(fl.1408)</w:t>
      </w:r>
    </w:p>
    <w:p w14:paraId="337B986B" w14:textId="77777777" w:rsidR="006A1EFB" w:rsidRDefault="006A1EFB" w:rsidP="006A1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Penshurst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7930402" w14:textId="77777777" w:rsidR="006A1EFB" w:rsidRDefault="006A1EFB" w:rsidP="006A1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0D90F9" w14:textId="77777777" w:rsidR="006A1EFB" w:rsidRDefault="006A1EFB" w:rsidP="006A1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97F8EE6" w14:textId="77777777" w:rsidR="006A1EFB" w:rsidRDefault="006A1EFB" w:rsidP="006A1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D9A03B8" w14:textId="77777777" w:rsidR="006A1EFB" w:rsidRDefault="006A1EFB" w:rsidP="006A1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https://www.kentarchaeology.org.uk/Research/Libr/Wills/NameOrder/S.htm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88D6E8F" w14:textId="77777777" w:rsidR="006A1EFB" w:rsidRDefault="006A1EFB" w:rsidP="006A1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D706B8" w14:textId="77777777" w:rsidR="006A1EFB" w:rsidRDefault="006A1EFB" w:rsidP="006A1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8297F1C" w14:textId="77777777" w:rsidR="006A1EFB" w:rsidRDefault="006A1EFB" w:rsidP="006A1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2022</w:t>
      </w:r>
    </w:p>
    <w:p w14:paraId="387CF9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8B3C" w14:textId="77777777" w:rsidR="006A1EFB" w:rsidRDefault="006A1EFB" w:rsidP="009139A6">
      <w:r>
        <w:separator/>
      </w:r>
    </w:p>
  </w:endnote>
  <w:endnote w:type="continuationSeparator" w:id="0">
    <w:p w14:paraId="785123AE" w14:textId="77777777" w:rsidR="006A1EFB" w:rsidRDefault="006A1E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4C8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5F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69C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CB07D" w14:textId="77777777" w:rsidR="006A1EFB" w:rsidRDefault="006A1EFB" w:rsidP="009139A6">
      <w:r>
        <w:separator/>
      </w:r>
    </w:p>
  </w:footnote>
  <w:footnote w:type="continuationSeparator" w:id="0">
    <w:p w14:paraId="59D1E983" w14:textId="77777777" w:rsidR="006A1EFB" w:rsidRDefault="006A1E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848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CDF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88B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EFB"/>
    <w:rsid w:val="000666E0"/>
    <w:rsid w:val="002510B7"/>
    <w:rsid w:val="005C130B"/>
    <w:rsid w:val="006A1EF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49082"/>
  <w15:chartTrackingRefBased/>
  <w15:docId w15:val="{B4E6CD6F-A580-4B0B-88CA-4B0CD9D29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1E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2022-10-08T19:41:00Z</dcterms:created>
  <dcterms:modified xsi:type="dcterms:W3CDTF">2022-10-08T19:42:00Z</dcterms:modified>
</cp:coreProperties>
</file>